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9377" w14:textId="77777777" w:rsidR="006C324B" w:rsidRDefault="006C324B" w:rsidP="006C32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SWYFTE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8E02415" w14:textId="77777777" w:rsidR="006C324B" w:rsidRDefault="006C324B" w:rsidP="006C32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Heston, Middlesex. Smith.</w:t>
      </w:r>
    </w:p>
    <w:p w14:paraId="59D50A07" w14:textId="77777777" w:rsidR="006C324B" w:rsidRDefault="006C324B" w:rsidP="006C324B">
      <w:pPr>
        <w:pStyle w:val="NoSpacing"/>
        <w:jc w:val="both"/>
        <w:rPr>
          <w:rFonts w:cs="Times New Roman"/>
          <w:szCs w:val="24"/>
        </w:rPr>
      </w:pPr>
    </w:p>
    <w:p w14:paraId="5CEE848F" w14:textId="77777777" w:rsidR="006C324B" w:rsidRDefault="006C324B" w:rsidP="006C324B">
      <w:pPr>
        <w:pStyle w:val="NoSpacing"/>
        <w:jc w:val="both"/>
        <w:rPr>
          <w:rFonts w:cs="Times New Roman"/>
          <w:szCs w:val="24"/>
        </w:rPr>
      </w:pPr>
    </w:p>
    <w:p w14:paraId="45604FDE" w14:textId="77777777" w:rsidR="006C324B" w:rsidRDefault="006C324B" w:rsidP="006C32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Parker of London, ironmonger(q.v.), brought a plaint of debt against </w:t>
      </w:r>
    </w:p>
    <w:p w14:paraId="1AE4E366" w14:textId="77777777" w:rsidR="006C324B" w:rsidRDefault="006C324B" w:rsidP="006C32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 and John </w:t>
      </w:r>
      <w:proofErr w:type="spellStart"/>
      <w:r>
        <w:rPr>
          <w:rFonts w:cs="Times New Roman"/>
          <w:szCs w:val="24"/>
        </w:rPr>
        <w:t>Abry</w:t>
      </w:r>
      <w:proofErr w:type="spellEnd"/>
      <w:r>
        <w:rPr>
          <w:rFonts w:cs="Times New Roman"/>
          <w:szCs w:val="24"/>
        </w:rPr>
        <w:t xml:space="preserve"> of Heston(q.v.).</w:t>
      </w:r>
    </w:p>
    <w:p w14:paraId="59F47B2C" w14:textId="77777777" w:rsidR="006C324B" w:rsidRDefault="006C324B" w:rsidP="006C32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3262CE4" w14:textId="77777777" w:rsidR="006C324B" w:rsidRDefault="006C324B" w:rsidP="006C324B">
      <w:pPr>
        <w:pStyle w:val="NoSpacing"/>
        <w:jc w:val="both"/>
        <w:rPr>
          <w:rFonts w:cs="Times New Roman"/>
          <w:szCs w:val="24"/>
        </w:rPr>
      </w:pPr>
    </w:p>
    <w:p w14:paraId="3A94DB81" w14:textId="77777777" w:rsidR="006C324B" w:rsidRDefault="006C324B" w:rsidP="006C324B">
      <w:pPr>
        <w:pStyle w:val="NoSpacing"/>
        <w:jc w:val="both"/>
        <w:rPr>
          <w:rFonts w:cs="Times New Roman"/>
          <w:szCs w:val="24"/>
        </w:rPr>
      </w:pPr>
    </w:p>
    <w:p w14:paraId="7BB5B1EF" w14:textId="77777777" w:rsidR="006C324B" w:rsidRDefault="006C324B" w:rsidP="006C324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19 October 2022</w:t>
      </w:r>
    </w:p>
    <w:p w14:paraId="259F558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88A97" w14:textId="77777777" w:rsidR="006C324B" w:rsidRDefault="006C324B" w:rsidP="009139A6">
      <w:r>
        <w:separator/>
      </w:r>
    </w:p>
  </w:endnote>
  <w:endnote w:type="continuationSeparator" w:id="0">
    <w:p w14:paraId="3169EF32" w14:textId="77777777" w:rsidR="006C324B" w:rsidRDefault="006C32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72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CE4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C5D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203D9" w14:textId="77777777" w:rsidR="006C324B" w:rsidRDefault="006C324B" w:rsidP="009139A6">
      <w:r>
        <w:separator/>
      </w:r>
    </w:p>
  </w:footnote>
  <w:footnote w:type="continuationSeparator" w:id="0">
    <w:p w14:paraId="5C5FC974" w14:textId="77777777" w:rsidR="006C324B" w:rsidRDefault="006C32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911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41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DE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24B"/>
    <w:rsid w:val="000666E0"/>
    <w:rsid w:val="002510B7"/>
    <w:rsid w:val="005C130B"/>
    <w:rsid w:val="006C324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BBB9C"/>
  <w15:chartTrackingRefBased/>
  <w15:docId w15:val="{965F62C7-609E-4AD6-AF54-0B749151C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C32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2022-12-12T19:36:00Z</dcterms:created>
  <dcterms:modified xsi:type="dcterms:W3CDTF">2022-12-12T19:37:00Z</dcterms:modified>
</cp:coreProperties>
</file>